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41E79E" w14:textId="77777777" w:rsidR="00EE393D" w:rsidRDefault="000B0302" w:rsidP="006A7B75">
      <w:pPr>
        <w:pStyle w:val="Heading1"/>
      </w:pPr>
      <w:r>
        <w:t>PEDESTRIAN SIGNAL POST</w:t>
      </w:r>
      <w:bookmarkStart w:id="0" w:name="_GoBack"/>
      <w:bookmarkEnd w:id="0"/>
    </w:p>
    <w:p w14:paraId="625F6426" w14:textId="1249B7F7" w:rsidR="005D5EC9" w:rsidRDefault="000B0302" w:rsidP="005D5EC9">
      <w:r>
        <w:t xml:space="preserve">Effective: </w:t>
      </w:r>
      <w:r w:rsidR="006A7B75">
        <w:t>January 1, 2020</w:t>
      </w:r>
    </w:p>
    <w:p w14:paraId="0091F826" w14:textId="672D392C" w:rsidR="007B5B03" w:rsidRDefault="007B5B03" w:rsidP="005D5EC9">
      <w:r>
        <w:t xml:space="preserve">Revised: </w:t>
      </w:r>
    </w:p>
    <w:p w14:paraId="7AE98452" w14:textId="77777777" w:rsidR="005D5EC9" w:rsidRDefault="00CD7DC8" w:rsidP="005D5EC9">
      <w:r>
        <w:t>87</w:t>
      </w:r>
      <w:r w:rsidR="000B0302">
        <w:t>5.02</w:t>
      </w:r>
      <w:r w:rsidR="002A4202">
        <w:t>TS</w:t>
      </w:r>
    </w:p>
    <w:p w14:paraId="6B8638AC" w14:textId="77777777" w:rsidR="00EE393D" w:rsidRDefault="00EE393D" w:rsidP="00EE393D"/>
    <w:p w14:paraId="1738FFAB" w14:textId="77777777" w:rsidR="00EE393D" w:rsidRPr="00312EC4" w:rsidRDefault="00EE393D" w:rsidP="00EE393D">
      <w:pPr>
        <w:rPr>
          <w:u w:val="single"/>
        </w:rPr>
      </w:pPr>
      <w:r w:rsidRPr="00312EC4">
        <w:rPr>
          <w:u w:val="single"/>
        </w:rPr>
        <w:t>Description.</w:t>
      </w:r>
    </w:p>
    <w:p w14:paraId="00B50D3B" w14:textId="77777777" w:rsidR="00EE393D" w:rsidRDefault="00EE393D" w:rsidP="00EE393D">
      <w:r>
        <w:t xml:space="preserve">This work shall </w:t>
      </w:r>
      <w:r w:rsidR="000B0302">
        <w:t>consist of furnishing and installing a metal pedestrian signal post</w:t>
      </w:r>
      <w:r>
        <w:t>.  All installations shall meet the requirements of the “District One Standard Traffic Signal Design Details”.</w:t>
      </w:r>
    </w:p>
    <w:p w14:paraId="3CC93633" w14:textId="77777777" w:rsidR="00EE393D" w:rsidRDefault="00EE393D" w:rsidP="00EE393D"/>
    <w:p w14:paraId="0E310AFD" w14:textId="77777777" w:rsidR="00EE393D" w:rsidRPr="00312EC4" w:rsidRDefault="00EE393D" w:rsidP="00EE393D">
      <w:pPr>
        <w:rPr>
          <w:u w:val="single"/>
        </w:rPr>
      </w:pPr>
      <w:r w:rsidRPr="00312EC4">
        <w:rPr>
          <w:u w:val="single"/>
        </w:rPr>
        <w:t>Materials.</w:t>
      </w:r>
    </w:p>
    <w:p w14:paraId="0A7F3D4B" w14:textId="77777777" w:rsidR="00EE393D" w:rsidRDefault="00EE393D" w:rsidP="000B0302">
      <w:pPr>
        <w:pStyle w:val="DefaultText"/>
        <w:numPr>
          <w:ilvl w:val="0"/>
          <w:numId w:val="1"/>
        </w:numPr>
        <w:tabs>
          <w:tab w:val="clear" w:pos="1440"/>
          <w:tab w:val="num" w:pos="1080"/>
        </w:tabs>
        <w:ind w:left="1080" w:hanging="360"/>
        <w:rPr>
          <w:sz w:val="22"/>
        </w:rPr>
      </w:pPr>
      <w:r>
        <w:rPr>
          <w:sz w:val="22"/>
        </w:rPr>
        <w:t xml:space="preserve">General.  </w:t>
      </w:r>
      <w:r w:rsidR="000B0302" w:rsidRPr="000B0302">
        <w:rPr>
          <w:sz w:val="22"/>
        </w:rPr>
        <w:t>The pedestrian signal post shall be</w:t>
      </w:r>
      <w:r w:rsidR="000B0302">
        <w:rPr>
          <w:sz w:val="22"/>
        </w:rPr>
        <w:t xml:space="preserve"> designed to support the traffic</w:t>
      </w:r>
      <w:r w:rsidR="000B0302" w:rsidRPr="000B0302">
        <w:rPr>
          <w:sz w:val="22"/>
        </w:rPr>
        <w:t xml:space="preserve"> signal loading shown on the plans. The design and fabrication shall be according to the Standard Specifications for Structural Supports for Highway Signs, Luminaires, and Traffic Signals, as published by AASHTO.</w:t>
      </w:r>
    </w:p>
    <w:p w14:paraId="4E5F0E42" w14:textId="77777777" w:rsidR="00EE393D" w:rsidRDefault="00EE393D" w:rsidP="00EE393D">
      <w:pPr>
        <w:pStyle w:val="DefaultText"/>
        <w:rPr>
          <w:sz w:val="22"/>
        </w:rPr>
      </w:pPr>
    </w:p>
    <w:p w14:paraId="2FB2D3AB" w14:textId="77777777" w:rsidR="00EE393D" w:rsidRPr="000B0302" w:rsidRDefault="000B0302" w:rsidP="000B0302">
      <w:pPr>
        <w:pStyle w:val="DefaultText"/>
        <w:numPr>
          <w:ilvl w:val="0"/>
          <w:numId w:val="1"/>
        </w:numPr>
        <w:tabs>
          <w:tab w:val="clear" w:pos="1440"/>
        </w:tabs>
        <w:ind w:left="1080" w:hanging="360"/>
        <w:rPr>
          <w:sz w:val="22"/>
        </w:rPr>
      </w:pPr>
      <w:r>
        <w:rPr>
          <w:sz w:val="22"/>
        </w:rPr>
        <w:t>Post</w:t>
      </w:r>
      <w:r w:rsidR="00EE393D">
        <w:rPr>
          <w:sz w:val="22"/>
        </w:rPr>
        <w:t>.</w:t>
      </w:r>
      <w:r>
        <w:rPr>
          <w:sz w:val="22"/>
        </w:rPr>
        <w:t xml:space="preserve"> </w:t>
      </w:r>
      <w:r w:rsidR="002B2B9C">
        <w:rPr>
          <w:sz w:val="22"/>
        </w:rPr>
        <w:t xml:space="preserve"> </w:t>
      </w:r>
      <w:r w:rsidRPr="000B0302">
        <w:rPr>
          <w:sz w:val="22"/>
        </w:rPr>
        <w:t>The post shall be made of steel or aluminum and have an outside</w:t>
      </w:r>
      <w:r>
        <w:rPr>
          <w:sz w:val="22"/>
        </w:rPr>
        <w:t xml:space="preserve"> </w:t>
      </w:r>
      <w:r w:rsidRPr="000B0302">
        <w:rPr>
          <w:sz w:val="22"/>
        </w:rPr>
        <w:t xml:space="preserve">diameter </w:t>
      </w:r>
      <w:proofErr w:type="gramStart"/>
      <w:r w:rsidRPr="000B0302">
        <w:rPr>
          <w:sz w:val="22"/>
        </w:rPr>
        <w:t xml:space="preserve">of </w:t>
      </w:r>
      <w:r w:rsidR="00770C90">
        <w:rPr>
          <w:sz w:val="22"/>
        </w:rPr>
        <w:t xml:space="preserve"> </w:t>
      </w:r>
      <w:r w:rsidR="0037793F">
        <w:rPr>
          <w:sz w:val="22"/>
        </w:rPr>
        <w:t>4</w:t>
      </w:r>
      <w:proofErr w:type="gramEnd"/>
      <w:r w:rsidR="0037793F">
        <w:rPr>
          <w:sz w:val="22"/>
        </w:rPr>
        <w:t xml:space="preserve"> 1/2 in</w:t>
      </w:r>
      <w:r w:rsidRPr="000B0302">
        <w:rPr>
          <w:sz w:val="22"/>
        </w:rPr>
        <w:t>. The post shall be threaded for assembly to</w:t>
      </w:r>
      <w:r>
        <w:rPr>
          <w:sz w:val="22"/>
        </w:rPr>
        <w:t xml:space="preserve"> the base. </w:t>
      </w:r>
      <w:r w:rsidRPr="000B0302">
        <w:rPr>
          <w:sz w:val="22"/>
        </w:rPr>
        <w:t>Aluminum posts shall be according to the specifications for</w:t>
      </w:r>
      <w:r>
        <w:rPr>
          <w:sz w:val="22"/>
        </w:rPr>
        <w:t xml:space="preserve"> </w:t>
      </w:r>
      <w:r w:rsidRPr="000B0302">
        <w:rPr>
          <w:sz w:val="22"/>
        </w:rPr>
        <w:t>Schedule 80 aluminum pipe. Steel posts shall be according to the</w:t>
      </w:r>
      <w:r>
        <w:rPr>
          <w:sz w:val="22"/>
        </w:rPr>
        <w:t xml:space="preserve"> </w:t>
      </w:r>
      <w:r w:rsidRPr="000B0302">
        <w:rPr>
          <w:sz w:val="22"/>
        </w:rPr>
        <w:t>specifications for Schedule 40 steel pipe.</w:t>
      </w:r>
    </w:p>
    <w:p w14:paraId="7A6F0ADA" w14:textId="77777777" w:rsidR="007573F9" w:rsidRDefault="007573F9" w:rsidP="007573F9">
      <w:pPr>
        <w:pStyle w:val="DefaultText"/>
        <w:ind w:left="720"/>
        <w:rPr>
          <w:sz w:val="22"/>
        </w:rPr>
      </w:pPr>
    </w:p>
    <w:p w14:paraId="11005531" w14:textId="77777777" w:rsidR="007573F9" w:rsidRPr="0001724C" w:rsidRDefault="0001724C" w:rsidP="0001724C">
      <w:pPr>
        <w:pStyle w:val="DefaultText"/>
        <w:numPr>
          <w:ilvl w:val="0"/>
          <w:numId w:val="1"/>
        </w:numPr>
        <w:tabs>
          <w:tab w:val="clear" w:pos="1440"/>
        </w:tabs>
        <w:ind w:left="1080" w:hanging="360"/>
        <w:rPr>
          <w:sz w:val="22"/>
        </w:rPr>
      </w:pPr>
      <w:r>
        <w:rPr>
          <w:sz w:val="22"/>
        </w:rPr>
        <w:t xml:space="preserve">Base. </w:t>
      </w:r>
      <w:r w:rsidR="002B2B9C">
        <w:rPr>
          <w:sz w:val="22"/>
        </w:rPr>
        <w:t xml:space="preserve"> </w:t>
      </w:r>
      <w:r w:rsidRPr="0001724C">
        <w:rPr>
          <w:sz w:val="22"/>
        </w:rPr>
        <w:t>The base of a steel post shall be cast iron. The base of an aluminum</w:t>
      </w:r>
      <w:r>
        <w:rPr>
          <w:sz w:val="22"/>
        </w:rPr>
        <w:t xml:space="preserve"> </w:t>
      </w:r>
      <w:r w:rsidRPr="0001724C">
        <w:rPr>
          <w:sz w:val="22"/>
        </w:rPr>
        <w:t>post shall be aluminum. The base shall be threaded for the attachment to</w:t>
      </w:r>
      <w:r>
        <w:rPr>
          <w:sz w:val="22"/>
        </w:rPr>
        <w:t xml:space="preserve"> the </w:t>
      </w:r>
      <w:r w:rsidRPr="0001724C">
        <w:rPr>
          <w:sz w:val="22"/>
        </w:rPr>
        <w:t>threaded post. Th</w:t>
      </w:r>
      <w:r>
        <w:rPr>
          <w:sz w:val="22"/>
        </w:rPr>
        <w:t xml:space="preserve">e base shall be approximately 10 in. </w:t>
      </w:r>
      <w:r w:rsidRPr="0001724C">
        <w:rPr>
          <w:sz w:val="22"/>
        </w:rPr>
        <w:t>high</w:t>
      </w:r>
      <w:r>
        <w:rPr>
          <w:sz w:val="22"/>
        </w:rPr>
        <w:t xml:space="preserve"> and 6 3/4 in. </w:t>
      </w:r>
      <w:r w:rsidRPr="0001724C">
        <w:rPr>
          <w:sz w:val="22"/>
        </w:rPr>
        <w:t>square at the bottom. The bottom of the base shall</w:t>
      </w:r>
      <w:r>
        <w:rPr>
          <w:sz w:val="22"/>
        </w:rPr>
        <w:t xml:space="preserve"> be designed to accept four 5/8 in. </w:t>
      </w:r>
      <w:r w:rsidRPr="0001724C">
        <w:rPr>
          <w:sz w:val="22"/>
        </w:rPr>
        <w:t>diameter anchor rods evenly</w:t>
      </w:r>
      <w:r>
        <w:rPr>
          <w:sz w:val="22"/>
        </w:rPr>
        <w:t xml:space="preserve"> spaced in a 6</w:t>
      </w:r>
      <w:r w:rsidRPr="0001724C">
        <w:rPr>
          <w:sz w:val="22"/>
        </w:rPr>
        <w:t xml:space="preserve"> in. diameter circle. The base shall</w:t>
      </w:r>
      <w:r>
        <w:rPr>
          <w:sz w:val="22"/>
        </w:rPr>
        <w:t xml:space="preserve"> be true to pattern, with sharp </w:t>
      </w:r>
      <w:r w:rsidRPr="0001724C">
        <w:rPr>
          <w:sz w:val="22"/>
        </w:rPr>
        <w:t>clean cutting ornamentation, and equipped</w:t>
      </w:r>
      <w:r>
        <w:rPr>
          <w:sz w:val="22"/>
        </w:rPr>
        <w:t xml:space="preserve"> </w:t>
      </w:r>
      <w:r w:rsidRPr="0001724C">
        <w:rPr>
          <w:sz w:val="22"/>
        </w:rPr>
        <w:t>with a</w:t>
      </w:r>
      <w:r>
        <w:rPr>
          <w:sz w:val="22"/>
        </w:rPr>
        <w:t xml:space="preserve">ccess doors for cable handling. </w:t>
      </w:r>
      <w:r w:rsidRPr="0001724C">
        <w:rPr>
          <w:sz w:val="22"/>
        </w:rPr>
        <w:t>The door shall be fastened to the</w:t>
      </w:r>
      <w:r>
        <w:rPr>
          <w:sz w:val="22"/>
        </w:rPr>
        <w:t xml:space="preserve"> </w:t>
      </w:r>
      <w:r w:rsidRPr="0001724C">
        <w:rPr>
          <w:sz w:val="22"/>
        </w:rPr>
        <w:t>base with stai</w:t>
      </w:r>
      <w:r>
        <w:rPr>
          <w:sz w:val="22"/>
        </w:rPr>
        <w:t xml:space="preserve">nless steel screws. A grounding </w:t>
      </w:r>
      <w:r w:rsidRPr="0001724C">
        <w:rPr>
          <w:sz w:val="22"/>
        </w:rPr>
        <w:t>lug shall be provided inside</w:t>
      </w:r>
      <w:r>
        <w:rPr>
          <w:sz w:val="22"/>
        </w:rPr>
        <w:t xml:space="preserve"> </w:t>
      </w:r>
      <w:r w:rsidRPr="0001724C">
        <w:rPr>
          <w:sz w:val="22"/>
        </w:rPr>
        <w:t>the base.</w:t>
      </w:r>
    </w:p>
    <w:p w14:paraId="54D1065A" w14:textId="77777777" w:rsidR="000B6270" w:rsidRDefault="000B6270" w:rsidP="004D62C7">
      <w:pPr>
        <w:pStyle w:val="DefaultText"/>
        <w:ind w:left="1800"/>
        <w:rPr>
          <w:sz w:val="22"/>
        </w:rPr>
      </w:pPr>
    </w:p>
    <w:p w14:paraId="71ED8475" w14:textId="77777777" w:rsidR="00EE393D" w:rsidRDefault="0001724C" w:rsidP="004E47A6">
      <w:pPr>
        <w:pStyle w:val="DefaultText"/>
        <w:numPr>
          <w:ilvl w:val="0"/>
          <w:numId w:val="1"/>
        </w:numPr>
        <w:tabs>
          <w:tab w:val="clear" w:pos="1440"/>
        </w:tabs>
        <w:ind w:left="1080" w:hanging="360"/>
        <w:rPr>
          <w:sz w:val="22"/>
        </w:rPr>
      </w:pPr>
      <w:r>
        <w:rPr>
          <w:sz w:val="22"/>
        </w:rPr>
        <w:t xml:space="preserve">Anchor Rods. </w:t>
      </w:r>
      <w:r w:rsidR="002B2B9C">
        <w:rPr>
          <w:sz w:val="22"/>
        </w:rPr>
        <w:t xml:space="preserve"> </w:t>
      </w:r>
      <w:r w:rsidRPr="0001724C">
        <w:rPr>
          <w:sz w:val="22"/>
        </w:rPr>
        <w:t>The an</w:t>
      </w:r>
      <w:r w:rsidR="004E47A6">
        <w:rPr>
          <w:sz w:val="22"/>
        </w:rPr>
        <w:t>chor rods shall be 5/8 in.</w:t>
      </w:r>
      <w:r w:rsidRPr="0001724C">
        <w:rPr>
          <w:sz w:val="22"/>
        </w:rPr>
        <w:t xml:space="preserve"> in</w:t>
      </w:r>
      <w:r>
        <w:rPr>
          <w:sz w:val="22"/>
        </w:rPr>
        <w:t xml:space="preserve"> diameter </w:t>
      </w:r>
      <w:r w:rsidR="00770C90">
        <w:rPr>
          <w:sz w:val="22"/>
        </w:rPr>
        <w:t>and 16</w:t>
      </w:r>
      <w:r w:rsidR="004E47A6">
        <w:rPr>
          <w:sz w:val="22"/>
        </w:rPr>
        <w:t xml:space="preserve"> in. </w:t>
      </w:r>
      <w:r w:rsidRPr="0001724C">
        <w:rPr>
          <w:sz w:val="22"/>
        </w:rPr>
        <w:t>long and shall be according to Article 1006.09.</w:t>
      </w:r>
      <w:r>
        <w:rPr>
          <w:sz w:val="22"/>
        </w:rPr>
        <w:t xml:space="preserve"> The anchor </w:t>
      </w:r>
      <w:r w:rsidRPr="0001724C">
        <w:rPr>
          <w:sz w:val="22"/>
        </w:rPr>
        <w:t>rods s</w:t>
      </w:r>
      <w:r w:rsidR="004E47A6">
        <w:rPr>
          <w:sz w:val="22"/>
        </w:rPr>
        <w:t>hall be threaded approximately</w:t>
      </w:r>
      <w:r w:rsidR="00770C90">
        <w:rPr>
          <w:sz w:val="22"/>
        </w:rPr>
        <w:t xml:space="preserve">   </w:t>
      </w:r>
      <w:r w:rsidR="004E47A6">
        <w:rPr>
          <w:sz w:val="22"/>
        </w:rPr>
        <w:t xml:space="preserve"> 6 in.</w:t>
      </w:r>
      <w:r w:rsidRPr="0001724C">
        <w:rPr>
          <w:sz w:val="22"/>
        </w:rPr>
        <w:t xml:space="preserve"> at one end</w:t>
      </w:r>
      <w:r>
        <w:rPr>
          <w:sz w:val="22"/>
        </w:rPr>
        <w:t xml:space="preserve"> and have a bend </w:t>
      </w:r>
      <w:r w:rsidR="004E47A6">
        <w:rPr>
          <w:sz w:val="22"/>
        </w:rPr>
        <w:t xml:space="preserve">at the other end. The first 12 in. </w:t>
      </w:r>
      <w:r w:rsidRPr="0001724C">
        <w:rPr>
          <w:sz w:val="22"/>
        </w:rPr>
        <w:t>at the threaded</w:t>
      </w:r>
      <w:r>
        <w:rPr>
          <w:sz w:val="22"/>
        </w:rPr>
        <w:t xml:space="preserve"> </w:t>
      </w:r>
      <w:r w:rsidR="004E47A6">
        <w:rPr>
          <w:sz w:val="22"/>
        </w:rPr>
        <w:t xml:space="preserve">end shall be galvanized. </w:t>
      </w:r>
      <w:r w:rsidRPr="0001724C">
        <w:rPr>
          <w:sz w:val="22"/>
        </w:rPr>
        <w:t xml:space="preserve">One each galvanized nut and </w:t>
      </w:r>
      <w:r w:rsidR="007E5739">
        <w:rPr>
          <w:sz w:val="22"/>
        </w:rPr>
        <w:t xml:space="preserve">trapezoidal </w:t>
      </w:r>
      <w:r w:rsidRPr="0001724C">
        <w:rPr>
          <w:sz w:val="22"/>
        </w:rPr>
        <w:t>washer shall be</w:t>
      </w:r>
      <w:r w:rsidR="004E47A6">
        <w:rPr>
          <w:sz w:val="22"/>
        </w:rPr>
        <w:t xml:space="preserve"> </w:t>
      </w:r>
      <w:r w:rsidRPr="004E47A6">
        <w:rPr>
          <w:sz w:val="22"/>
        </w:rPr>
        <w:t>furnished with each anchor rod</w:t>
      </w:r>
      <w:r w:rsidR="004E47A6">
        <w:rPr>
          <w:sz w:val="22"/>
        </w:rPr>
        <w:t>.</w:t>
      </w:r>
      <w:r w:rsidR="00BD7CFD">
        <w:rPr>
          <w:sz w:val="22"/>
        </w:rPr>
        <w:t xml:space="preserve"> </w:t>
      </w:r>
      <w:r w:rsidR="00770C90">
        <w:rPr>
          <w:sz w:val="22"/>
        </w:rPr>
        <w:t>The washer shall be</w:t>
      </w:r>
      <w:r w:rsidR="00004BD3">
        <w:rPr>
          <w:sz w:val="22"/>
        </w:rPr>
        <w:t xml:space="preserve"> properly sized to fully engage and sit flush on all sides of the slot of the base plate.</w:t>
      </w:r>
    </w:p>
    <w:p w14:paraId="3FFF6D92" w14:textId="77777777" w:rsidR="00BD7CFD" w:rsidRDefault="00BD7CFD" w:rsidP="00BD7CFD">
      <w:pPr>
        <w:pStyle w:val="DefaultText"/>
        <w:ind w:left="1080"/>
        <w:rPr>
          <w:sz w:val="22"/>
        </w:rPr>
      </w:pPr>
    </w:p>
    <w:p w14:paraId="451B57A0" w14:textId="77777777" w:rsidR="00BD7CFD" w:rsidRPr="004E47A6" w:rsidRDefault="00BD7CFD" w:rsidP="00BD7CFD">
      <w:pPr>
        <w:pStyle w:val="DefaultText"/>
        <w:ind w:left="1080"/>
        <w:rPr>
          <w:sz w:val="22"/>
        </w:rPr>
      </w:pPr>
      <w:r w:rsidRPr="00BD7CFD">
        <w:rPr>
          <w:sz w:val="22"/>
        </w:rPr>
        <w:t>The aluminum post and base shall be drilled</w:t>
      </w:r>
      <w:r>
        <w:rPr>
          <w:sz w:val="22"/>
        </w:rPr>
        <w:t xml:space="preserve"> at the third points around the diameter </w:t>
      </w:r>
      <w:r w:rsidRPr="00BD7CFD">
        <w:rPr>
          <w:sz w:val="22"/>
        </w:rPr>
        <w:t>and 1/4 in. by 2 in. stainless st</w:t>
      </w:r>
      <w:r>
        <w:rPr>
          <w:sz w:val="22"/>
        </w:rPr>
        <w:t xml:space="preserve">eel bolts shall be </w:t>
      </w:r>
      <w:r w:rsidRPr="00BD7CFD">
        <w:rPr>
          <w:sz w:val="22"/>
        </w:rPr>
        <w:t>inserted to prevent the post from turning and wobbling</w:t>
      </w:r>
      <w:r>
        <w:rPr>
          <w:sz w:val="22"/>
        </w:rPr>
        <w:t>.</w:t>
      </w:r>
    </w:p>
    <w:p w14:paraId="44FD69F2" w14:textId="77777777" w:rsidR="00EE393D" w:rsidRDefault="00EE393D" w:rsidP="006D4A33">
      <w:pPr>
        <w:pStyle w:val="DefaultText"/>
        <w:ind w:left="1080"/>
        <w:rPr>
          <w:sz w:val="22"/>
        </w:rPr>
      </w:pPr>
    </w:p>
    <w:p w14:paraId="48D63411" w14:textId="77777777" w:rsidR="00324178" w:rsidRDefault="002B2B9C" w:rsidP="00324178">
      <w:pPr>
        <w:pStyle w:val="DefaultText"/>
        <w:numPr>
          <w:ilvl w:val="0"/>
          <w:numId w:val="1"/>
        </w:numPr>
        <w:tabs>
          <w:tab w:val="clear" w:pos="1440"/>
        </w:tabs>
        <w:ind w:left="1080" w:hanging="360"/>
        <w:rPr>
          <w:sz w:val="22"/>
        </w:rPr>
      </w:pPr>
      <w:r>
        <w:rPr>
          <w:sz w:val="22"/>
        </w:rPr>
        <w:t xml:space="preserve">Finish.  </w:t>
      </w:r>
      <w:r w:rsidR="006D4A33" w:rsidRPr="002B2B9C">
        <w:rPr>
          <w:sz w:val="22"/>
        </w:rPr>
        <w:t>The steel post</w:t>
      </w:r>
      <w:r w:rsidR="005518C8">
        <w:rPr>
          <w:sz w:val="22"/>
        </w:rPr>
        <w:t xml:space="preserve">, steel post </w:t>
      </w:r>
      <w:r w:rsidR="002A20CA">
        <w:rPr>
          <w:sz w:val="22"/>
        </w:rPr>
        <w:t>cap</w:t>
      </w:r>
      <w:r w:rsidR="006D4A33" w:rsidRPr="002B2B9C">
        <w:rPr>
          <w:sz w:val="22"/>
        </w:rPr>
        <w:t xml:space="preserve"> and the cast iron base shall be </w:t>
      </w:r>
      <w:r w:rsidRPr="002B2B9C">
        <w:rPr>
          <w:sz w:val="22"/>
        </w:rPr>
        <w:t>hot-</w:t>
      </w:r>
      <w:r w:rsidR="006D4A33" w:rsidRPr="002B2B9C">
        <w:rPr>
          <w:sz w:val="22"/>
        </w:rPr>
        <w:t>dipped galvanized according to AASHTO M 111.  If the Department approves painting, powder coating by the manufacturer will be required over the galvanization in accordance with 851.01TS TRAFFIC SIGNAL PAINTING Special Provisions</w:t>
      </w:r>
      <w:r w:rsidRPr="002B2B9C">
        <w:rPr>
          <w:sz w:val="22"/>
        </w:rPr>
        <w:t xml:space="preserve">. If the post and the base are threaded after the galvanization, the bare exposed metal shall </w:t>
      </w:r>
      <w:r w:rsidRPr="002B2B9C">
        <w:rPr>
          <w:sz w:val="22"/>
        </w:rPr>
        <w:lastRenderedPageBreak/>
        <w:t>be immediately cleaned to remove all cutting solvents and oils, and then spray painted with two coats</w:t>
      </w:r>
      <w:r w:rsidR="00324178">
        <w:rPr>
          <w:sz w:val="22"/>
        </w:rPr>
        <w:t xml:space="preserve"> of an approved galvanized paint.</w:t>
      </w:r>
    </w:p>
    <w:p w14:paraId="5C985122" w14:textId="77777777" w:rsidR="0056392B" w:rsidRDefault="0056392B" w:rsidP="0056392B">
      <w:pPr>
        <w:pStyle w:val="DefaultText"/>
        <w:rPr>
          <w:sz w:val="22"/>
        </w:rPr>
      </w:pPr>
    </w:p>
    <w:p w14:paraId="5A6D60D6" w14:textId="77777777" w:rsidR="0056392B" w:rsidRPr="00324178" w:rsidRDefault="0056392B" w:rsidP="0056392B">
      <w:pPr>
        <w:pStyle w:val="DefaultText"/>
        <w:ind w:left="1080"/>
        <w:rPr>
          <w:sz w:val="22"/>
        </w:rPr>
      </w:pPr>
      <w:r>
        <w:rPr>
          <w:sz w:val="22"/>
        </w:rPr>
        <w:t>The aluminum post</w:t>
      </w:r>
      <w:r w:rsidR="00B96FCF">
        <w:rPr>
          <w:sz w:val="22"/>
        </w:rPr>
        <w:t xml:space="preserve"> </w:t>
      </w:r>
      <w:r w:rsidR="00B278B1">
        <w:rPr>
          <w:sz w:val="22"/>
        </w:rPr>
        <w:t xml:space="preserve">shall have a </w:t>
      </w:r>
      <w:r w:rsidR="00B96FCF">
        <w:rPr>
          <w:sz w:val="22"/>
        </w:rPr>
        <w:t>natural</w:t>
      </w:r>
      <w:r w:rsidR="00B278B1">
        <w:rPr>
          <w:sz w:val="22"/>
        </w:rPr>
        <w:t xml:space="preserve"> finish, 100 grit or finer.</w:t>
      </w:r>
    </w:p>
    <w:p w14:paraId="3128E9A1" w14:textId="77777777" w:rsidR="006D4A33" w:rsidRDefault="006D4A33" w:rsidP="006D4A33">
      <w:pPr>
        <w:pStyle w:val="DefaultText"/>
        <w:rPr>
          <w:sz w:val="22"/>
        </w:rPr>
      </w:pPr>
    </w:p>
    <w:p w14:paraId="099790F2" w14:textId="77777777" w:rsidR="006D4A33" w:rsidRDefault="006D4A33" w:rsidP="006D4A33">
      <w:pPr>
        <w:pStyle w:val="DefaultText"/>
        <w:rPr>
          <w:sz w:val="22"/>
        </w:rPr>
      </w:pPr>
    </w:p>
    <w:p w14:paraId="16A04405" w14:textId="77777777" w:rsidR="00EE393D" w:rsidRPr="00590146" w:rsidRDefault="00EE393D" w:rsidP="007C2AA9">
      <w:pPr>
        <w:rPr>
          <w:u w:val="single"/>
        </w:rPr>
      </w:pPr>
      <w:r w:rsidRPr="00590146">
        <w:rPr>
          <w:u w:val="single"/>
        </w:rPr>
        <w:t>Installation.</w:t>
      </w:r>
    </w:p>
    <w:p w14:paraId="1D5E3ED2" w14:textId="77777777" w:rsidR="0042701F" w:rsidRDefault="0042701F" w:rsidP="0042701F">
      <w:pPr>
        <w:pStyle w:val="DefaultText"/>
        <w:rPr>
          <w:sz w:val="22"/>
        </w:rPr>
      </w:pPr>
      <w:r>
        <w:rPr>
          <w:sz w:val="22"/>
        </w:rPr>
        <w:t>The pedestrian</w:t>
      </w:r>
      <w:r w:rsidRPr="0042701F">
        <w:rPr>
          <w:sz w:val="22"/>
        </w:rPr>
        <w:t xml:space="preserve"> signal post s</w:t>
      </w:r>
      <w:r>
        <w:rPr>
          <w:sz w:val="22"/>
        </w:rPr>
        <w:t xml:space="preserve">hall be erected plumb, securely </w:t>
      </w:r>
      <w:r w:rsidRPr="0042701F">
        <w:rPr>
          <w:sz w:val="22"/>
        </w:rPr>
        <w:t>bolted to a concrete foundation, and grounded t</w:t>
      </w:r>
      <w:r>
        <w:rPr>
          <w:sz w:val="22"/>
        </w:rPr>
        <w:t xml:space="preserve">o a ground rod according to the </w:t>
      </w:r>
      <w:r w:rsidRPr="0042701F">
        <w:rPr>
          <w:sz w:val="22"/>
        </w:rPr>
        <w:t>details shown on th</w:t>
      </w:r>
      <w:r>
        <w:rPr>
          <w:sz w:val="22"/>
        </w:rPr>
        <w:t xml:space="preserve">e plans. No more than 3/4 in. of the post threads shall </w:t>
      </w:r>
      <w:r w:rsidRPr="0042701F">
        <w:rPr>
          <w:sz w:val="22"/>
        </w:rPr>
        <w:t xml:space="preserve">protrude above the base. </w:t>
      </w:r>
    </w:p>
    <w:p w14:paraId="439CD14F" w14:textId="77777777" w:rsidR="0042701F" w:rsidRDefault="0042701F" w:rsidP="0042701F">
      <w:pPr>
        <w:pStyle w:val="DefaultText"/>
        <w:rPr>
          <w:sz w:val="22"/>
        </w:rPr>
      </w:pPr>
    </w:p>
    <w:p w14:paraId="7216A76D" w14:textId="77777777" w:rsidR="0042701F" w:rsidRDefault="0042701F" w:rsidP="0042701F">
      <w:pPr>
        <w:pStyle w:val="DefaultText"/>
        <w:rPr>
          <w:sz w:val="22"/>
        </w:rPr>
      </w:pPr>
      <w:r>
        <w:rPr>
          <w:sz w:val="22"/>
        </w:rPr>
        <w:t xml:space="preserve">A post cap shall be </w:t>
      </w:r>
      <w:r w:rsidRPr="0042701F">
        <w:rPr>
          <w:sz w:val="22"/>
        </w:rPr>
        <w:t>furnished and in</w:t>
      </w:r>
      <w:r>
        <w:rPr>
          <w:sz w:val="22"/>
        </w:rPr>
        <w:t xml:space="preserve">stalled on the top of the post. The post cap shall match the material of the post. </w:t>
      </w:r>
      <w:r w:rsidRPr="0042701F">
        <w:rPr>
          <w:sz w:val="22"/>
        </w:rPr>
        <w:t>The Cont</w:t>
      </w:r>
      <w:r>
        <w:rPr>
          <w:sz w:val="22"/>
        </w:rPr>
        <w:t xml:space="preserve">ractor shall apply an anti-seize </w:t>
      </w:r>
      <w:r w:rsidRPr="0042701F">
        <w:rPr>
          <w:sz w:val="22"/>
        </w:rPr>
        <w:t>paste compound on all nu</w:t>
      </w:r>
      <w:r>
        <w:rPr>
          <w:sz w:val="22"/>
        </w:rPr>
        <w:t xml:space="preserve">ts and bolts prior to assembly. </w:t>
      </w:r>
    </w:p>
    <w:p w14:paraId="6A21F7BB" w14:textId="77777777" w:rsidR="0042701F" w:rsidRDefault="0042701F" w:rsidP="0042701F">
      <w:pPr>
        <w:pStyle w:val="DefaultText"/>
        <w:rPr>
          <w:sz w:val="22"/>
        </w:rPr>
      </w:pPr>
    </w:p>
    <w:p w14:paraId="3429B9F2" w14:textId="77777777" w:rsidR="00EE393D" w:rsidRDefault="0042701F" w:rsidP="0042701F">
      <w:pPr>
        <w:pStyle w:val="DefaultText"/>
        <w:rPr>
          <w:sz w:val="22"/>
        </w:rPr>
      </w:pPr>
      <w:r w:rsidRPr="0042701F">
        <w:rPr>
          <w:sz w:val="22"/>
        </w:rPr>
        <w:t>Prior to the assembly, the Contractor shal</w:t>
      </w:r>
      <w:r>
        <w:rPr>
          <w:sz w:val="22"/>
        </w:rPr>
        <w:t xml:space="preserve">l apply two additional coats of </w:t>
      </w:r>
      <w:r w:rsidRPr="0042701F">
        <w:rPr>
          <w:sz w:val="22"/>
        </w:rPr>
        <w:t>galvanized paint on the threads of the post and the b</w:t>
      </w:r>
      <w:r>
        <w:rPr>
          <w:sz w:val="22"/>
        </w:rPr>
        <w:t xml:space="preserve">ase. The Contractor shall use a </w:t>
      </w:r>
      <w:r w:rsidRPr="0042701F">
        <w:rPr>
          <w:sz w:val="22"/>
        </w:rPr>
        <w:t>fabric post tightener to screw the post to the base.</w:t>
      </w:r>
    </w:p>
    <w:p w14:paraId="3FCF39CD" w14:textId="77777777" w:rsidR="0042701F" w:rsidRDefault="0042701F" w:rsidP="00EE393D">
      <w:pPr>
        <w:pStyle w:val="DefaultText"/>
        <w:rPr>
          <w:sz w:val="22"/>
        </w:rPr>
      </w:pPr>
    </w:p>
    <w:p w14:paraId="0BE952DB" w14:textId="77777777" w:rsidR="0042701F" w:rsidRDefault="0042701F" w:rsidP="00EE393D">
      <w:pPr>
        <w:pStyle w:val="DefaultText"/>
        <w:rPr>
          <w:sz w:val="22"/>
        </w:rPr>
      </w:pPr>
    </w:p>
    <w:p w14:paraId="111C45D2" w14:textId="77777777" w:rsidR="00EE393D" w:rsidRPr="00312EC4" w:rsidRDefault="00EE393D" w:rsidP="00EE393D">
      <w:pPr>
        <w:rPr>
          <w:u w:val="single"/>
        </w:rPr>
      </w:pPr>
      <w:r w:rsidRPr="00312EC4">
        <w:rPr>
          <w:u w:val="single"/>
        </w:rPr>
        <w:t xml:space="preserve">Basis of Payment.  </w:t>
      </w:r>
    </w:p>
    <w:p w14:paraId="04AF4DDA" w14:textId="77777777" w:rsidR="00EE393D" w:rsidRDefault="002C56D0" w:rsidP="002C56D0">
      <w:r>
        <w:t>This work will be paid for at the contract unit price per each for PEDESTRIAN SIGNAL POST, of the length specified.</w:t>
      </w:r>
    </w:p>
    <w:sectPr w:rsidR="00EE393D" w:rsidSect="00453A1F">
      <w:type w:val="continuous"/>
      <w:pgSz w:w="12240" w:h="15840" w:code="1"/>
      <w:pgMar w:top="252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2BD20" w14:textId="77777777" w:rsidR="00CF6CFD" w:rsidRDefault="00CF6CFD" w:rsidP="00023F30">
      <w:r>
        <w:separator/>
      </w:r>
    </w:p>
  </w:endnote>
  <w:endnote w:type="continuationSeparator" w:id="0">
    <w:p w14:paraId="7006A806" w14:textId="77777777" w:rsidR="00CF6CFD" w:rsidRDefault="00CF6CFD" w:rsidP="00023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4A5F63" w14:textId="77777777" w:rsidR="00CF6CFD" w:rsidRDefault="00CF6CFD" w:rsidP="00023F30">
      <w:r>
        <w:separator/>
      </w:r>
    </w:p>
  </w:footnote>
  <w:footnote w:type="continuationSeparator" w:id="0">
    <w:p w14:paraId="0A95F9AA" w14:textId="77777777" w:rsidR="00CF6CFD" w:rsidRDefault="00CF6CFD" w:rsidP="00023F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A67E6D"/>
    <w:multiLevelType w:val="multilevel"/>
    <w:tmpl w:val="DF287BCA"/>
    <w:lvl w:ilvl="0">
      <w:start w:val="1"/>
      <w:numFmt w:val="lowerLetter"/>
      <w:lvlText w:val="%1."/>
      <w:lvlJc w:val="left"/>
      <w:pPr>
        <w:tabs>
          <w:tab w:val="num" w:pos="1440"/>
        </w:tabs>
        <w:ind w:left="1440" w:hanging="720"/>
      </w:pPr>
      <w:rPr>
        <w:rFonts w:hint="default"/>
      </w:rPr>
    </w:lvl>
    <w:lvl w:ilvl="1">
      <w:start w:val="1"/>
      <w:numFmt w:val="decimal"/>
      <w:lvlText w:val="%2."/>
      <w:lvlJc w:val="left"/>
      <w:pPr>
        <w:tabs>
          <w:tab w:val="num" w:pos="1800"/>
        </w:tabs>
        <w:ind w:left="1800" w:hanging="360"/>
      </w:pPr>
      <w:rPr>
        <w:rFonts w:ascii="Arial" w:hAnsi="Arial" w:hint="default"/>
        <w:b w:val="0"/>
        <w:i w:val="0"/>
        <w:sz w:val="22"/>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 w15:restartNumberingAfterBreak="0">
    <w:nsid w:val="55A5686E"/>
    <w:multiLevelType w:val="hybridMultilevel"/>
    <w:tmpl w:val="B47C910E"/>
    <w:lvl w:ilvl="0" w:tplc="FFFFFFFF">
      <w:start w:val="1"/>
      <w:numFmt w:val="lowerLetter"/>
      <w:lvlText w:val="%1."/>
      <w:lvlJc w:val="left"/>
      <w:pPr>
        <w:tabs>
          <w:tab w:val="num" w:pos="1440"/>
        </w:tabs>
        <w:ind w:left="1440" w:hanging="72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attachedTemplate r:id="rId1"/>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93D"/>
    <w:rsid w:val="00004BD3"/>
    <w:rsid w:val="00012CA4"/>
    <w:rsid w:val="0001724C"/>
    <w:rsid w:val="00023F30"/>
    <w:rsid w:val="00025B28"/>
    <w:rsid w:val="00082C79"/>
    <w:rsid w:val="000906D7"/>
    <w:rsid w:val="000B0302"/>
    <w:rsid w:val="000B6270"/>
    <w:rsid w:val="001B57C0"/>
    <w:rsid w:val="001C49D4"/>
    <w:rsid w:val="00232A25"/>
    <w:rsid w:val="002A20CA"/>
    <w:rsid w:val="002A4202"/>
    <w:rsid w:val="002A632C"/>
    <w:rsid w:val="002B2B9C"/>
    <w:rsid w:val="002C56D0"/>
    <w:rsid w:val="002E6ACA"/>
    <w:rsid w:val="00324178"/>
    <w:rsid w:val="0037793F"/>
    <w:rsid w:val="0038701C"/>
    <w:rsid w:val="00421050"/>
    <w:rsid w:val="0042701F"/>
    <w:rsid w:val="0045231D"/>
    <w:rsid w:val="00453A1F"/>
    <w:rsid w:val="00472C00"/>
    <w:rsid w:val="004D62C7"/>
    <w:rsid w:val="004E47A6"/>
    <w:rsid w:val="00500B90"/>
    <w:rsid w:val="00543CC6"/>
    <w:rsid w:val="005518C8"/>
    <w:rsid w:val="0056392B"/>
    <w:rsid w:val="00590146"/>
    <w:rsid w:val="005D5EC9"/>
    <w:rsid w:val="005F7BA4"/>
    <w:rsid w:val="00607774"/>
    <w:rsid w:val="0068475D"/>
    <w:rsid w:val="006A7B75"/>
    <w:rsid w:val="006D4A33"/>
    <w:rsid w:val="00747DEE"/>
    <w:rsid w:val="007573F9"/>
    <w:rsid w:val="00757AF8"/>
    <w:rsid w:val="00770C90"/>
    <w:rsid w:val="007B5B03"/>
    <w:rsid w:val="007C2AA9"/>
    <w:rsid w:val="007E5739"/>
    <w:rsid w:val="0084748C"/>
    <w:rsid w:val="009135D4"/>
    <w:rsid w:val="00945A76"/>
    <w:rsid w:val="00A33F01"/>
    <w:rsid w:val="00AF2EE7"/>
    <w:rsid w:val="00B07C22"/>
    <w:rsid w:val="00B278B1"/>
    <w:rsid w:val="00B61CB3"/>
    <w:rsid w:val="00B96FCF"/>
    <w:rsid w:val="00BD26AB"/>
    <w:rsid w:val="00BD2D16"/>
    <w:rsid w:val="00BD7CFD"/>
    <w:rsid w:val="00C65122"/>
    <w:rsid w:val="00CD7DC8"/>
    <w:rsid w:val="00CF6CFD"/>
    <w:rsid w:val="00D13DC5"/>
    <w:rsid w:val="00E211F6"/>
    <w:rsid w:val="00E42578"/>
    <w:rsid w:val="00E6030A"/>
    <w:rsid w:val="00EE393D"/>
    <w:rsid w:val="00EE677B"/>
    <w:rsid w:val="00F36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C32B62"/>
  <w15:docId w15:val="{C92E340C-49A7-4656-A533-67831EC5C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53A1F"/>
    <w:pPr>
      <w:jc w:val="both"/>
    </w:pPr>
    <w:rPr>
      <w:rFonts w:ascii="Arial" w:hAnsi="Arial"/>
      <w:sz w:val="22"/>
    </w:rPr>
  </w:style>
  <w:style w:type="paragraph" w:styleId="Heading1">
    <w:name w:val="heading 1"/>
    <w:basedOn w:val="Normal"/>
    <w:next w:val="Normal"/>
    <w:autoRedefine/>
    <w:qFormat/>
    <w:rsid w:val="006A7B75"/>
    <w:pPr>
      <w:keepNext/>
      <w:jc w:val="left"/>
      <w:outlineLvl w:val="0"/>
    </w:pPr>
    <w:rPr>
      <w:b/>
      <w:caps/>
      <w:kern w:val="28"/>
    </w:rPr>
  </w:style>
  <w:style w:type="paragraph" w:styleId="Heading2">
    <w:name w:val="heading 2"/>
    <w:basedOn w:val="Normal"/>
    <w:next w:val="Normal"/>
    <w:autoRedefine/>
    <w:qFormat/>
    <w:rsid w:val="00453A1F"/>
    <w:pPr>
      <w:keepNext/>
      <w:outlineLvl w:val="1"/>
    </w:pPr>
    <w:rPr>
      <w:b/>
      <w:caps/>
    </w:rPr>
  </w:style>
  <w:style w:type="paragraph" w:styleId="Heading3">
    <w:name w:val="heading 3"/>
    <w:basedOn w:val="Normal"/>
    <w:next w:val="Normal"/>
    <w:qFormat/>
    <w:rsid w:val="00453A1F"/>
    <w:pPr>
      <w:keepNext/>
      <w:jc w:val="center"/>
      <w:outlineLvl w:val="2"/>
    </w:pPr>
    <w:rPr>
      <w:caps/>
      <w:sz w:val="24"/>
    </w:rPr>
  </w:style>
  <w:style w:type="paragraph" w:styleId="Heading4">
    <w:name w:val="heading 4"/>
    <w:basedOn w:val="Normal"/>
    <w:next w:val="Normal"/>
    <w:qFormat/>
    <w:rsid w:val="00453A1F"/>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453A1F"/>
    <w:pPr>
      <w:tabs>
        <w:tab w:val="center" w:pos="4320"/>
        <w:tab w:val="right" w:pos="8640"/>
      </w:tabs>
    </w:pPr>
  </w:style>
  <w:style w:type="paragraph" w:styleId="Header">
    <w:name w:val="header"/>
    <w:basedOn w:val="Normal"/>
    <w:semiHidden/>
    <w:rsid w:val="00453A1F"/>
    <w:pPr>
      <w:tabs>
        <w:tab w:val="center" w:pos="4320"/>
        <w:tab w:val="right" w:pos="8640"/>
      </w:tabs>
    </w:pPr>
  </w:style>
  <w:style w:type="paragraph" w:styleId="TOC1">
    <w:name w:val="toc 1"/>
    <w:basedOn w:val="Normal"/>
    <w:next w:val="Normal"/>
    <w:semiHidden/>
    <w:rsid w:val="00453A1F"/>
    <w:pPr>
      <w:tabs>
        <w:tab w:val="right" w:leader="dot" w:pos="9360"/>
      </w:tabs>
      <w:spacing w:after="240"/>
    </w:pPr>
    <w:rPr>
      <w:caps/>
    </w:rPr>
  </w:style>
  <w:style w:type="paragraph" w:styleId="TOC2">
    <w:name w:val="toc 2"/>
    <w:basedOn w:val="Normal"/>
    <w:next w:val="Normal"/>
    <w:semiHidden/>
    <w:rsid w:val="00453A1F"/>
    <w:pPr>
      <w:tabs>
        <w:tab w:val="right" w:leader="dot" w:pos="9360"/>
      </w:tabs>
      <w:spacing w:after="240"/>
    </w:pPr>
    <w:rPr>
      <w:caps/>
    </w:rPr>
  </w:style>
  <w:style w:type="paragraph" w:customStyle="1" w:styleId="DefaultText">
    <w:name w:val="Default Text"/>
    <w:basedOn w:val="Normal"/>
    <w:rsid w:val="00EE393D"/>
    <w:rPr>
      <w:sz w:val="24"/>
    </w:rPr>
  </w:style>
  <w:style w:type="paragraph" w:styleId="BalloonText">
    <w:name w:val="Balloon Text"/>
    <w:basedOn w:val="Normal"/>
    <w:link w:val="BalloonTextChar"/>
    <w:uiPriority w:val="99"/>
    <w:semiHidden/>
    <w:unhideWhenUsed/>
    <w:rsid w:val="001C49D4"/>
    <w:rPr>
      <w:rFonts w:ascii="Tahoma" w:hAnsi="Tahoma" w:cs="Tahoma"/>
      <w:sz w:val="16"/>
      <w:szCs w:val="16"/>
    </w:rPr>
  </w:style>
  <w:style w:type="character" w:customStyle="1" w:styleId="BalloonTextChar">
    <w:name w:val="Balloon Text Char"/>
    <w:basedOn w:val="DefaultParagraphFont"/>
    <w:link w:val="BalloonText"/>
    <w:uiPriority w:val="99"/>
    <w:semiHidden/>
    <w:rsid w:val="001C49D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827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96705-7AA2-482F-AC6A-4129CEB8F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Distspec.dot</Template>
  <TotalTime>18</TotalTime>
  <Pages>2</Pages>
  <Words>538</Words>
  <Characters>3073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SERVICE INSTALLATION (TRAFFIC SIGNALS)</vt:lpstr>
    </vt:vector>
  </TitlesOfParts>
  <Company>State of Illinois</Company>
  <LinksUpToDate>false</LinksUpToDate>
  <CharactersWithSpaces>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PEDESTRIAN SIGNAL POST</dc:title>
  <dc:subject>E 01/01/20  R</dc:subject>
  <dc:creator>Curryj</dc:creator>
  <cp:keywords>Traffic</cp:keywords>
  <dc:description/>
  <cp:lastModifiedBy>Patel, Ojas N</cp:lastModifiedBy>
  <cp:revision>5</cp:revision>
  <cp:lastPrinted>2020-01-09T21:08:00Z</cp:lastPrinted>
  <dcterms:created xsi:type="dcterms:W3CDTF">2020-01-09T21:08:00Z</dcterms:created>
  <dcterms:modified xsi:type="dcterms:W3CDTF">2020-05-13T16:33:00Z</dcterms:modified>
</cp:coreProperties>
</file>